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8B6" w:rsidRPr="00116375" w:rsidRDefault="00FA78B6" w:rsidP="00E0585C">
      <w:pPr>
        <w:jc w:val="center"/>
        <w:rPr>
          <w:b/>
        </w:rPr>
      </w:pPr>
      <w:r w:rsidRPr="00116375">
        <w:rPr>
          <w:b/>
        </w:rPr>
        <w:t>Карточка образовательной программы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5040"/>
      </w:tblGrid>
      <w:tr w:rsidR="00FA78B6" w:rsidRPr="007678B8" w:rsidTr="00E30347"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 учебной программы кружка\секции</w:t>
            </w:r>
          </w:p>
        </w:tc>
        <w:tc>
          <w:tcPr>
            <w:tcW w:w="5040" w:type="dxa"/>
          </w:tcPr>
          <w:p w:rsidR="00FA78B6" w:rsidRPr="007A209A" w:rsidRDefault="00FA78B6" w:rsidP="00E058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Дополнительная общеобразовательная общеразвивающая программа «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Юный друг полиции</w:t>
            </w: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FA78B6" w:rsidRPr="007678B8" w:rsidTr="00E30347"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Авторство, издательство и т.д.</w:t>
            </w:r>
          </w:p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Текстовое описание для информирования о программе</w:t>
            </w:r>
          </w:p>
        </w:tc>
        <w:tc>
          <w:tcPr>
            <w:tcW w:w="5040" w:type="dxa"/>
          </w:tcPr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Автор программы</w:t>
            </w:r>
          </w:p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Парамонова Н.В.</w:t>
            </w:r>
          </w:p>
        </w:tc>
      </w:tr>
      <w:tr w:rsidR="00FA78B6" w:rsidRPr="007678B8" w:rsidTr="00E30347">
        <w:tc>
          <w:tcPr>
            <w:tcW w:w="8928" w:type="dxa"/>
            <w:gridSpan w:val="2"/>
          </w:tcPr>
          <w:p w:rsidR="00FA78B6" w:rsidRPr="007A209A" w:rsidRDefault="00FA78B6" w:rsidP="00E30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FA78B6" w:rsidRPr="007678B8" w:rsidTr="00E30347"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Направление дополнительного образования</w:t>
            </w:r>
          </w:p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19C8">
              <w:rPr>
                <w:rFonts w:ascii="Times New Roman" w:hAnsi="Times New Roman"/>
                <w:sz w:val="16"/>
                <w:szCs w:val="16"/>
                <w:lang w:eastAsia="ru-RU"/>
              </w:rPr>
              <w:t>(можно указать несколько)</w:t>
            </w:r>
          </w:p>
        </w:tc>
        <w:tc>
          <w:tcPr>
            <w:tcW w:w="5040" w:type="dxa"/>
          </w:tcPr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Социально-гуманитарное</w:t>
            </w: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направление </w:t>
            </w:r>
          </w:p>
        </w:tc>
      </w:tr>
      <w:tr w:rsidR="00FA78B6" w:rsidRPr="007678B8" w:rsidTr="00E30347"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Педагог(преподаватель) Ф.И.О./ образование по преподаваемому предмету/ учебное заведение/стаж работы по данному направлению/ квалификационная категория если имеется</w:t>
            </w:r>
          </w:p>
        </w:tc>
        <w:tc>
          <w:tcPr>
            <w:tcW w:w="5040" w:type="dxa"/>
          </w:tcPr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Розова И.. В.</w:t>
            </w:r>
          </w:p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78B6" w:rsidRPr="007678B8" w:rsidTr="00E30347"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ссылка на информацию о педагоге  в интернете </w:t>
            </w:r>
            <w:r w:rsidRPr="003219C8">
              <w:rPr>
                <w:rFonts w:ascii="Times New Roman" w:hAnsi="Times New Roman"/>
                <w:sz w:val="16"/>
                <w:szCs w:val="16"/>
                <w:lang w:eastAsia="ru-RU"/>
              </w:rPr>
              <w:t>(если есть)</w:t>
            </w:r>
          </w:p>
        </w:tc>
        <w:tc>
          <w:tcPr>
            <w:tcW w:w="5040" w:type="dxa"/>
          </w:tcPr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78B6" w:rsidRPr="007678B8" w:rsidTr="00E30347"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 обучения в годах</w:t>
            </w:r>
          </w:p>
        </w:tc>
        <w:tc>
          <w:tcPr>
            <w:tcW w:w="5040" w:type="dxa"/>
          </w:tcPr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1 год</w:t>
            </w:r>
          </w:p>
        </w:tc>
      </w:tr>
      <w:tr w:rsidR="00FA78B6" w:rsidRPr="007678B8" w:rsidTr="00E30347"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Возраст обучающихся</w:t>
            </w:r>
          </w:p>
        </w:tc>
        <w:tc>
          <w:tcPr>
            <w:tcW w:w="5040" w:type="dxa"/>
          </w:tcPr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8-15</w:t>
            </w: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лет</w:t>
            </w:r>
          </w:p>
        </w:tc>
      </w:tr>
      <w:tr w:rsidR="00FA78B6" w:rsidRPr="007678B8" w:rsidTr="00E30347"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занятий и часов в неделю</w:t>
            </w:r>
          </w:p>
        </w:tc>
        <w:tc>
          <w:tcPr>
            <w:tcW w:w="5040" w:type="dxa"/>
          </w:tcPr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часа</w:t>
            </w:r>
          </w:p>
        </w:tc>
      </w:tr>
      <w:tr w:rsidR="00FA78B6" w:rsidRPr="007678B8" w:rsidTr="00E30347">
        <w:trPr>
          <w:trHeight w:val="698"/>
        </w:trPr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Время проведения занятий (начало/окончание)</w:t>
            </w:r>
          </w:p>
        </w:tc>
        <w:tc>
          <w:tcPr>
            <w:tcW w:w="5040" w:type="dxa"/>
          </w:tcPr>
          <w:p w:rsidR="00FA78B6" w:rsidRPr="006B3145" w:rsidRDefault="00FA78B6" w:rsidP="00C6477B">
            <w:pPr>
              <w:spacing w:after="0" w:line="240" w:lineRule="auto"/>
              <w:rPr>
                <w:rFonts w:ascii="Times New Roman" w:hAnsi="Times New Roman"/>
              </w:rPr>
            </w:pPr>
            <w:r w:rsidRPr="006B3145">
              <w:rPr>
                <w:rFonts w:ascii="Times New Roman" w:hAnsi="Times New Roman"/>
              </w:rPr>
              <w:t>15.30-16.10</w:t>
            </w:r>
          </w:p>
          <w:p w:rsidR="00FA78B6" w:rsidRPr="007A209A" w:rsidRDefault="00FA78B6" w:rsidP="00C647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6B3145">
              <w:rPr>
                <w:rFonts w:ascii="Times New Roman" w:hAnsi="Times New Roman"/>
              </w:rPr>
              <w:t>16.20-17.00</w:t>
            </w:r>
          </w:p>
        </w:tc>
      </w:tr>
      <w:tr w:rsidR="00FA78B6" w:rsidRPr="007678B8" w:rsidTr="00E30347"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Дни недели, в которые проводятся занятия</w:t>
            </w:r>
          </w:p>
        </w:tc>
        <w:tc>
          <w:tcPr>
            <w:tcW w:w="5040" w:type="dxa"/>
          </w:tcPr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Вторник</w:t>
            </w:r>
          </w:p>
        </w:tc>
      </w:tr>
      <w:tr w:rsidR="00FA78B6" w:rsidRPr="007678B8" w:rsidTr="00E30347"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Адрес проведениязанятий</w:t>
            </w:r>
          </w:p>
        </w:tc>
        <w:tc>
          <w:tcPr>
            <w:tcW w:w="5040" w:type="dxa"/>
          </w:tcPr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20 Января д.14</w:t>
            </w:r>
          </w:p>
        </w:tc>
      </w:tr>
      <w:tr w:rsidR="00FA78B6" w:rsidRPr="007678B8" w:rsidTr="00E30347"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Ссылка на сайт </w:t>
            </w:r>
            <w:r w:rsidRPr="003219C8">
              <w:rPr>
                <w:rFonts w:ascii="Times New Roman" w:hAnsi="Times New Roman"/>
                <w:sz w:val="16"/>
                <w:szCs w:val="16"/>
                <w:lang w:eastAsia="ru-RU"/>
              </w:rPr>
              <w:t>(если там имеется информация о программе)</w:t>
            </w:r>
          </w:p>
        </w:tc>
        <w:tc>
          <w:tcPr>
            <w:tcW w:w="5040" w:type="dxa"/>
          </w:tcPr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78B6" w:rsidRPr="007678B8" w:rsidTr="00E30347"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координатора или заместителя директора, курирующего  дополнительное образование</w:t>
            </w:r>
          </w:p>
        </w:tc>
        <w:tc>
          <w:tcPr>
            <w:tcW w:w="5040" w:type="dxa"/>
          </w:tcPr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val="en-US" w:eastAsia="ru-RU"/>
              </w:rPr>
              <w:t>vnschool16@y</w:t>
            </w: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A209A">
              <w:rPr>
                <w:rFonts w:ascii="Times New Roman" w:hAnsi="Times New Roman"/>
                <w:sz w:val="20"/>
                <w:szCs w:val="20"/>
                <w:lang w:val="en-US" w:eastAsia="ru-RU"/>
              </w:rPr>
              <w:t>ndex.ru</w:t>
            </w:r>
          </w:p>
        </w:tc>
      </w:tr>
      <w:tr w:rsidR="00FA78B6" w:rsidRPr="007678B8" w:rsidTr="00E30347"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Финансовая основа деятельности </w:t>
            </w:r>
          </w:p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(платные услуги/ бюджетное финансирование)</w:t>
            </w:r>
          </w:p>
        </w:tc>
        <w:tc>
          <w:tcPr>
            <w:tcW w:w="5040" w:type="dxa"/>
          </w:tcPr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Бюджетное финансирование</w:t>
            </w:r>
          </w:p>
        </w:tc>
      </w:tr>
      <w:tr w:rsidR="00FA78B6" w:rsidRPr="007678B8" w:rsidTr="00E30347"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 в месяц (для платных услуг)</w:t>
            </w:r>
          </w:p>
        </w:tc>
        <w:tc>
          <w:tcPr>
            <w:tcW w:w="5040" w:type="dxa"/>
          </w:tcPr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78B6" w:rsidRPr="007678B8" w:rsidTr="00E30347">
        <w:tc>
          <w:tcPr>
            <w:tcW w:w="3888" w:type="dxa"/>
          </w:tcPr>
          <w:p w:rsidR="00FA78B6" w:rsidRPr="003219C8" w:rsidRDefault="00FA78B6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контакты</w:t>
            </w:r>
          </w:p>
        </w:tc>
        <w:tc>
          <w:tcPr>
            <w:tcW w:w="5040" w:type="dxa"/>
          </w:tcPr>
          <w:p w:rsidR="00FA78B6" w:rsidRPr="007A209A" w:rsidRDefault="00FA78B6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8B8">
              <w:rPr>
                <w:rFonts w:ascii="Times New Roman" w:hAnsi="Times New Roman"/>
                <w:sz w:val="20"/>
                <w:szCs w:val="20"/>
              </w:rPr>
              <w:t xml:space="preserve">67-73-34, </w:t>
            </w:r>
            <w:bookmarkStart w:id="0" w:name="_GoBack"/>
            <w:bookmarkEnd w:id="0"/>
            <w:r w:rsidRPr="007678B8">
              <w:rPr>
                <w:rFonts w:ascii="Times New Roman" w:hAnsi="Times New Roman"/>
                <w:sz w:val="20"/>
                <w:szCs w:val="20"/>
              </w:rPr>
              <w:t>67-71-53</w:t>
            </w:r>
          </w:p>
        </w:tc>
      </w:tr>
    </w:tbl>
    <w:p w:rsidR="00FA78B6" w:rsidRDefault="00FA78B6" w:rsidP="00E0585C"/>
    <w:p w:rsidR="00FA78B6" w:rsidRDefault="00FA78B6"/>
    <w:sectPr w:rsidR="00FA78B6" w:rsidSect="00B02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DB2"/>
    <w:rsid w:val="00116375"/>
    <w:rsid w:val="001226EC"/>
    <w:rsid w:val="002A2134"/>
    <w:rsid w:val="003219C8"/>
    <w:rsid w:val="00475DB2"/>
    <w:rsid w:val="00563667"/>
    <w:rsid w:val="00686347"/>
    <w:rsid w:val="006B3145"/>
    <w:rsid w:val="00742780"/>
    <w:rsid w:val="007678B8"/>
    <w:rsid w:val="007A209A"/>
    <w:rsid w:val="00B0260F"/>
    <w:rsid w:val="00C6477B"/>
    <w:rsid w:val="00D959F3"/>
    <w:rsid w:val="00E0585C"/>
    <w:rsid w:val="00E30347"/>
    <w:rsid w:val="00F225DA"/>
    <w:rsid w:val="00FA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5C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187</Words>
  <Characters>1068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Администратор</cp:lastModifiedBy>
  <cp:revision>4</cp:revision>
  <dcterms:created xsi:type="dcterms:W3CDTF">2020-10-01T15:08:00Z</dcterms:created>
  <dcterms:modified xsi:type="dcterms:W3CDTF">2023-10-18T05:40:00Z</dcterms:modified>
</cp:coreProperties>
</file>